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FBF8" w14:textId="77777777" w:rsidR="00A30A4B" w:rsidRPr="000F490F" w:rsidRDefault="00A30A4B" w:rsidP="00053C60">
      <w:pPr>
        <w:rPr>
          <w:rFonts w:ascii="Calibri" w:hAnsi="Calibri" w:cs="Calibri"/>
          <w:b/>
          <w:sz w:val="40"/>
          <w:szCs w:val="40"/>
        </w:rPr>
      </w:pPr>
    </w:p>
    <w:p w14:paraId="4B2B5D28" w14:textId="50272A20" w:rsidR="003A453E" w:rsidRPr="000F490F" w:rsidRDefault="00053C60" w:rsidP="00053C60">
      <w:pPr>
        <w:rPr>
          <w:rFonts w:ascii="Calibri" w:hAnsi="Calibri" w:cs="Calibri"/>
          <w:b/>
          <w:sz w:val="40"/>
          <w:szCs w:val="40"/>
        </w:rPr>
      </w:pPr>
      <w:r w:rsidRPr="000F490F">
        <w:rPr>
          <w:rFonts w:ascii="Calibri" w:hAnsi="Calibri" w:cs="Calibri"/>
          <w:b/>
          <w:sz w:val="40"/>
          <w:szCs w:val="40"/>
        </w:rPr>
        <w:t xml:space="preserve">Vedlegg </w:t>
      </w:r>
      <w:r w:rsidR="000F490F" w:rsidRPr="000F490F">
        <w:rPr>
          <w:rFonts w:ascii="Calibri" w:hAnsi="Calibri" w:cs="Calibri"/>
          <w:b/>
          <w:sz w:val="40"/>
          <w:szCs w:val="40"/>
        </w:rPr>
        <w:t>2</w:t>
      </w:r>
      <w:r w:rsidRPr="000F490F">
        <w:rPr>
          <w:rFonts w:ascii="Calibri" w:hAnsi="Calibri" w:cs="Calibri"/>
          <w:b/>
          <w:sz w:val="40"/>
          <w:szCs w:val="40"/>
        </w:rPr>
        <w:t xml:space="preserve"> - Tilbudsskjema </w:t>
      </w:r>
    </w:p>
    <w:p w14:paraId="670CAD75" w14:textId="77777777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r w:rsidRPr="000F490F">
        <w:rPr>
          <w:rFonts w:ascii="Calibri" w:hAnsi="Calibri" w:cs="Calibri"/>
        </w:rPr>
        <w:t>Generelt</w:t>
      </w:r>
    </w:p>
    <w:p w14:paraId="6C674348" w14:textId="77777777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Tilbudsskjema skal fylles ut av leverandøren og vedlegges tilbudet. </w:t>
      </w:r>
    </w:p>
    <w:p w14:paraId="508D22EE" w14:textId="19B8FCEA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A</w:t>
      </w:r>
      <w:r w:rsidRPr="000F490F">
        <w:rPr>
          <w:rFonts w:ascii="Calibri" w:hAnsi="Calibri" w:cs="Calibri"/>
          <w:spacing w:val="-1"/>
        </w:rPr>
        <w:t>l</w:t>
      </w:r>
      <w:r w:rsidRPr="000F490F">
        <w:rPr>
          <w:rFonts w:ascii="Calibri" w:hAnsi="Calibri" w:cs="Calibri"/>
        </w:rPr>
        <w:t>le pos</w:t>
      </w:r>
      <w:r w:rsidRPr="000F490F">
        <w:rPr>
          <w:rFonts w:ascii="Calibri" w:hAnsi="Calibri" w:cs="Calibri"/>
          <w:spacing w:val="-2"/>
        </w:rPr>
        <w:t>t</w:t>
      </w:r>
      <w:r w:rsidRPr="000F490F">
        <w:rPr>
          <w:rFonts w:ascii="Calibri" w:hAnsi="Calibri" w:cs="Calibri"/>
        </w:rPr>
        <w:t>er i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</w:rPr>
        <w:t>ved</w:t>
      </w:r>
      <w:r w:rsidRPr="000F490F">
        <w:rPr>
          <w:rFonts w:ascii="Calibri" w:hAnsi="Calibri" w:cs="Calibri"/>
          <w:spacing w:val="-3"/>
        </w:rPr>
        <w:t>l</w:t>
      </w:r>
      <w:r w:rsidRPr="000F490F">
        <w:rPr>
          <w:rFonts w:ascii="Calibri" w:hAnsi="Calibri" w:cs="Calibri"/>
        </w:rPr>
        <w:t>eg</w:t>
      </w:r>
      <w:r w:rsidRPr="000F490F">
        <w:rPr>
          <w:rFonts w:ascii="Calibri" w:hAnsi="Calibri" w:cs="Calibri"/>
          <w:spacing w:val="-1"/>
        </w:rPr>
        <w:t>g</w:t>
      </w:r>
      <w:r w:rsidRPr="000F490F">
        <w:rPr>
          <w:rFonts w:ascii="Calibri" w:hAnsi="Calibri" w:cs="Calibri"/>
        </w:rPr>
        <w:t>et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</w:rPr>
        <w:t xml:space="preserve">må </w:t>
      </w:r>
      <w:r w:rsidRPr="000F490F">
        <w:rPr>
          <w:rFonts w:ascii="Calibri" w:hAnsi="Calibri" w:cs="Calibri"/>
          <w:spacing w:val="-3"/>
        </w:rPr>
        <w:t>f</w:t>
      </w:r>
      <w:r w:rsidRPr="000F490F">
        <w:rPr>
          <w:rFonts w:ascii="Calibri" w:hAnsi="Calibri" w:cs="Calibri"/>
        </w:rPr>
        <w:t>yl</w:t>
      </w:r>
      <w:r w:rsidRPr="000F490F">
        <w:rPr>
          <w:rFonts w:ascii="Calibri" w:hAnsi="Calibri" w:cs="Calibri"/>
          <w:spacing w:val="-1"/>
        </w:rPr>
        <w:t>l</w:t>
      </w:r>
      <w:r w:rsidRPr="000F490F">
        <w:rPr>
          <w:rFonts w:ascii="Calibri" w:hAnsi="Calibri" w:cs="Calibri"/>
        </w:rPr>
        <w:t>es</w:t>
      </w:r>
      <w:r w:rsidRPr="000F490F">
        <w:rPr>
          <w:rFonts w:ascii="Calibri" w:hAnsi="Calibri" w:cs="Calibri"/>
          <w:spacing w:val="1"/>
        </w:rPr>
        <w:t xml:space="preserve"> </w:t>
      </w:r>
      <w:r w:rsidRPr="000F490F">
        <w:rPr>
          <w:rFonts w:ascii="Calibri" w:hAnsi="Calibri" w:cs="Calibri"/>
          <w:spacing w:val="-1"/>
        </w:rPr>
        <w:t>u</w:t>
      </w:r>
      <w:r w:rsidRPr="000F490F">
        <w:rPr>
          <w:rFonts w:ascii="Calibri" w:hAnsi="Calibri" w:cs="Calibri"/>
        </w:rPr>
        <w:t>t</w:t>
      </w:r>
      <w:r w:rsidRPr="000F490F">
        <w:rPr>
          <w:rFonts w:ascii="Calibri" w:hAnsi="Calibri" w:cs="Calibri"/>
          <w:spacing w:val="-2"/>
        </w:rPr>
        <w:t xml:space="preserve"> k</w:t>
      </w:r>
      <w:r w:rsidRPr="000F490F">
        <w:rPr>
          <w:rFonts w:ascii="Calibri" w:hAnsi="Calibri" w:cs="Calibri"/>
          <w:spacing w:val="1"/>
        </w:rPr>
        <w:t>o</w:t>
      </w:r>
      <w:r w:rsidRPr="000F490F">
        <w:rPr>
          <w:rFonts w:ascii="Calibri" w:hAnsi="Calibri" w:cs="Calibri"/>
        </w:rPr>
        <w:t>m</w:t>
      </w:r>
      <w:r w:rsidRPr="000F490F">
        <w:rPr>
          <w:rFonts w:ascii="Calibri" w:hAnsi="Calibri" w:cs="Calibri"/>
          <w:spacing w:val="-1"/>
        </w:rPr>
        <w:t>p</w:t>
      </w:r>
      <w:r w:rsidRPr="000F490F">
        <w:rPr>
          <w:rFonts w:ascii="Calibri" w:hAnsi="Calibri" w:cs="Calibri"/>
          <w:spacing w:val="-3"/>
        </w:rPr>
        <w:t>l</w:t>
      </w:r>
      <w:r w:rsidRPr="000F490F">
        <w:rPr>
          <w:rFonts w:ascii="Calibri" w:hAnsi="Calibri" w:cs="Calibri"/>
        </w:rPr>
        <w:t>ett.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  <w:spacing w:val="-1"/>
        </w:rPr>
        <w:t>P</w:t>
      </w:r>
      <w:r w:rsidRPr="000F490F">
        <w:rPr>
          <w:rFonts w:ascii="Calibri" w:hAnsi="Calibri" w:cs="Calibri"/>
          <w:spacing w:val="1"/>
        </w:rPr>
        <w:t>o</w:t>
      </w:r>
      <w:r w:rsidRPr="000F490F">
        <w:rPr>
          <w:rFonts w:ascii="Calibri" w:hAnsi="Calibri" w:cs="Calibri"/>
          <w:spacing w:val="-3"/>
        </w:rPr>
        <w:t>s</w:t>
      </w:r>
      <w:r w:rsidRPr="000F490F">
        <w:rPr>
          <w:rFonts w:ascii="Calibri" w:hAnsi="Calibri" w:cs="Calibri"/>
        </w:rPr>
        <w:t>ter s</w:t>
      </w:r>
      <w:r w:rsidRPr="000F490F">
        <w:rPr>
          <w:rFonts w:ascii="Calibri" w:hAnsi="Calibri" w:cs="Calibri"/>
          <w:spacing w:val="-2"/>
        </w:rPr>
        <w:t>o</w:t>
      </w:r>
      <w:r w:rsidRPr="000F490F">
        <w:rPr>
          <w:rFonts w:ascii="Calibri" w:hAnsi="Calibri" w:cs="Calibri"/>
        </w:rPr>
        <w:t>m</w:t>
      </w:r>
      <w:r w:rsidRPr="000F490F">
        <w:rPr>
          <w:rFonts w:ascii="Calibri" w:hAnsi="Calibri" w:cs="Calibri"/>
          <w:spacing w:val="1"/>
        </w:rPr>
        <w:t xml:space="preserve"> </w:t>
      </w:r>
      <w:r w:rsidRPr="000F490F">
        <w:rPr>
          <w:rFonts w:ascii="Calibri" w:hAnsi="Calibri" w:cs="Calibri"/>
        </w:rPr>
        <w:t>skal</w:t>
      </w:r>
      <w:r w:rsidRPr="000F490F">
        <w:rPr>
          <w:rFonts w:ascii="Calibri" w:hAnsi="Calibri" w:cs="Calibri"/>
          <w:spacing w:val="-3"/>
        </w:rPr>
        <w:t xml:space="preserve"> </w:t>
      </w:r>
      <w:r w:rsidRPr="000F490F">
        <w:rPr>
          <w:rFonts w:ascii="Calibri" w:hAnsi="Calibri" w:cs="Calibri"/>
        </w:rPr>
        <w:t>fyl</w:t>
      </w:r>
      <w:r w:rsidRPr="000F490F">
        <w:rPr>
          <w:rFonts w:ascii="Calibri" w:hAnsi="Calibri" w:cs="Calibri"/>
          <w:spacing w:val="-1"/>
        </w:rPr>
        <w:t>l</w:t>
      </w:r>
      <w:r w:rsidRPr="000F490F">
        <w:rPr>
          <w:rFonts w:ascii="Calibri" w:hAnsi="Calibri" w:cs="Calibri"/>
          <w:spacing w:val="-2"/>
        </w:rPr>
        <w:t>e</w:t>
      </w:r>
      <w:r w:rsidRPr="000F490F">
        <w:rPr>
          <w:rFonts w:ascii="Calibri" w:hAnsi="Calibri" w:cs="Calibri"/>
        </w:rPr>
        <w:t>s ut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</w:rPr>
        <w:t>er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</w:rPr>
        <w:t>me</w:t>
      </w:r>
      <w:r w:rsidRPr="000F490F">
        <w:rPr>
          <w:rFonts w:ascii="Calibri" w:hAnsi="Calibri" w:cs="Calibri"/>
          <w:spacing w:val="-3"/>
        </w:rPr>
        <w:t>r</w:t>
      </w:r>
      <w:r w:rsidRPr="000F490F">
        <w:rPr>
          <w:rFonts w:ascii="Calibri" w:hAnsi="Calibri" w:cs="Calibri"/>
        </w:rPr>
        <w:t>ket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  <w:spacing w:val="1"/>
        </w:rPr>
        <w:t>m</w:t>
      </w:r>
      <w:r w:rsidRPr="000F490F">
        <w:rPr>
          <w:rFonts w:ascii="Calibri" w:hAnsi="Calibri" w:cs="Calibri"/>
        </w:rPr>
        <w:t>ed</w:t>
      </w:r>
      <w:r w:rsidRPr="000F490F">
        <w:rPr>
          <w:rFonts w:ascii="Calibri" w:hAnsi="Calibri" w:cs="Calibri"/>
          <w:spacing w:val="-3"/>
        </w:rPr>
        <w:t xml:space="preserve"> </w:t>
      </w:r>
      <w:r w:rsidRPr="000F490F">
        <w:rPr>
          <w:rFonts w:ascii="Calibri" w:hAnsi="Calibri" w:cs="Calibri"/>
        </w:rPr>
        <w:t>g</w:t>
      </w:r>
      <w:r w:rsidRPr="000F490F">
        <w:rPr>
          <w:rFonts w:ascii="Calibri" w:hAnsi="Calibri" w:cs="Calibri"/>
          <w:spacing w:val="-2"/>
        </w:rPr>
        <w:t>u</w:t>
      </w:r>
      <w:r w:rsidRPr="000F490F">
        <w:rPr>
          <w:rFonts w:ascii="Calibri" w:hAnsi="Calibri" w:cs="Calibri"/>
        </w:rPr>
        <w:t xml:space="preserve">lt. </w:t>
      </w:r>
    </w:p>
    <w:p w14:paraId="5181F561" w14:textId="77777777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bookmarkStart w:id="0" w:name="_Toc378167604"/>
      <w:bookmarkStart w:id="1" w:name="_Toc378168555"/>
      <w:bookmarkStart w:id="2" w:name="_Toc378259549"/>
      <w:bookmarkStart w:id="3" w:name="_Toc380130400"/>
      <w:r w:rsidRPr="000F490F">
        <w:rPr>
          <w:rFonts w:ascii="Calibri" w:hAnsi="Calibri" w:cs="Calibri"/>
        </w:rPr>
        <w:t xml:space="preserve">Opplysninger om </w:t>
      </w:r>
      <w:bookmarkEnd w:id="0"/>
      <w:bookmarkEnd w:id="1"/>
      <w:bookmarkEnd w:id="2"/>
      <w:bookmarkEnd w:id="3"/>
      <w:r w:rsidRPr="000F490F">
        <w:rPr>
          <w:rFonts w:ascii="Calibri" w:hAnsi="Calibri" w:cs="Calibri"/>
        </w:rP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="00053C60" w:rsidRPr="000F490F" w14:paraId="3F1556A8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1AF59D1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  <w:b/>
              </w:rPr>
              <w:t>Firma</w:t>
            </w:r>
          </w:p>
        </w:tc>
      </w:tr>
      <w:tr w:rsidR="00053C60" w:rsidRPr="000F490F" w14:paraId="75A845C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0AA398F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D6EFB38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22B44AD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38979C5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C116749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4AC4109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9A8D6F9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D4C14BA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0130B" w:rsidRPr="000F490F" w14:paraId="4045E32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5C29839" w14:textId="38263D5D" w:rsidR="0000130B" w:rsidRPr="000F490F" w:rsidRDefault="0000130B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6556714F" w14:textId="77777777" w:rsidR="0000130B" w:rsidRPr="000F490F" w:rsidRDefault="0000130B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7FD66A8E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EBD55B5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208DED54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1F2C1EEA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2CEE2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F879356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01D0D7E9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7AAAB439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  <w:b/>
              </w:rPr>
              <w:t>Kontaktperson for tilbudet</w:t>
            </w:r>
          </w:p>
        </w:tc>
      </w:tr>
      <w:tr w:rsidR="00053C60" w:rsidRPr="000F490F" w14:paraId="7B6ED6E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F7BA05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1A82A63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41094BB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6374BEF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7268FEF1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6F3A390F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CA9FE73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093553F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01D72A5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7ABF939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B84D474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57D98D8C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367F973B" w14:textId="4A436464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  <w:b/>
              </w:rPr>
              <w:t xml:space="preserve">Kontaktperson hos leverandør </w:t>
            </w:r>
            <w:r w:rsidR="00925C31" w:rsidRPr="000F490F">
              <w:rPr>
                <w:rFonts w:ascii="Calibri" w:hAnsi="Calibri" w:cs="Calibri"/>
                <w:b/>
              </w:rPr>
              <w:t>i eventuell avtaleperiode</w:t>
            </w:r>
          </w:p>
        </w:tc>
      </w:tr>
      <w:tr w:rsidR="00053C60" w:rsidRPr="000F490F" w14:paraId="5F37F8D9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0181FE8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88CDE46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296B99F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152795F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06F180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1138D425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FFF3FBA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E3C7A9E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1F02D401" w14:textId="77777777" w:rsidTr="00CE66AD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2F53A0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EA80634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</w:tbl>
    <w:p w14:paraId="4A8BFF68" w14:textId="77777777" w:rsidR="00A30A4B" w:rsidRPr="000F490F" w:rsidRDefault="00A30A4B" w:rsidP="00A30A4B">
      <w:pPr>
        <w:pStyle w:val="Overskrift1"/>
        <w:spacing w:before="600" w:after="120"/>
        <w:rPr>
          <w:rFonts w:ascii="Calibri" w:hAnsi="Calibri" w:cs="Calibri"/>
        </w:rPr>
      </w:pPr>
      <w:bookmarkStart w:id="4" w:name="_bookmark70"/>
      <w:bookmarkStart w:id="5" w:name="_Toc378259551"/>
      <w:bookmarkStart w:id="6" w:name="_Toc380130402"/>
      <w:bookmarkEnd w:id="4"/>
    </w:p>
    <w:p w14:paraId="520FC4B3" w14:textId="77777777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r w:rsidRPr="000F490F">
        <w:rPr>
          <w:rFonts w:ascii="Calibri" w:hAnsi="Calibri" w:cs="Calibri"/>
        </w:rPr>
        <w:t>Underleverandører</w:t>
      </w:r>
      <w:bookmarkEnd w:id="5"/>
      <w:bookmarkEnd w:id="6"/>
    </w:p>
    <w:p w14:paraId="41F9E3B7" w14:textId="77777777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Forpliktelseserklæring skal vedlegges for hver underleverandør dersom en støtter seg på dette. Ev. reserveanlegg (beredskapsløsning) for omlasting er også underleverandører.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="00053C60" w:rsidRPr="000F490F" w14:paraId="5D6E2DF6" w14:textId="77777777" w:rsidTr="00CE66AD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2AA1B168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Underleverandør/firma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14:paraId="181FB907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1409F7A5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Periode</w:t>
            </w:r>
          </w:p>
        </w:tc>
      </w:tr>
      <w:tr w:rsidR="00053C60" w:rsidRPr="000F490F" w14:paraId="534F4B24" w14:textId="77777777" w:rsidTr="00AE3C68">
        <w:trPr>
          <w:trHeight w:val="444"/>
        </w:trPr>
        <w:tc>
          <w:tcPr>
            <w:tcW w:w="3065" w:type="dxa"/>
            <w:shd w:val="clear" w:color="auto" w:fill="FFFFCC"/>
          </w:tcPr>
          <w:p w14:paraId="66E618F9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  <w:p w14:paraId="2458E3CC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3972" w:type="dxa"/>
            <w:shd w:val="clear" w:color="auto" w:fill="FFFFCC"/>
          </w:tcPr>
          <w:p w14:paraId="0127CCB3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23" w:type="dxa"/>
            <w:shd w:val="clear" w:color="auto" w:fill="FFFFCC"/>
          </w:tcPr>
          <w:p w14:paraId="6EE49C5B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</w:tr>
      <w:tr w:rsidR="00053C60" w:rsidRPr="000F490F" w14:paraId="0D50B902" w14:textId="77777777" w:rsidTr="00CE66AD">
        <w:tc>
          <w:tcPr>
            <w:tcW w:w="3065" w:type="dxa"/>
            <w:shd w:val="clear" w:color="auto" w:fill="FFFFCC"/>
          </w:tcPr>
          <w:p w14:paraId="240281AA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  <w:p w14:paraId="0F352B94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3972" w:type="dxa"/>
            <w:shd w:val="clear" w:color="auto" w:fill="FFFFCC"/>
          </w:tcPr>
          <w:p w14:paraId="05D597EC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23" w:type="dxa"/>
            <w:shd w:val="clear" w:color="auto" w:fill="FFFFCC"/>
          </w:tcPr>
          <w:p w14:paraId="6E31F353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</w:tr>
    </w:tbl>
    <w:p w14:paraId="1E6B1054" w14:textId="568AEC15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bookmarkStart w:id="7" w:name="_Toc188432366"/>
      <w:bookmarkStart w:id="8" w:name="_Toc312075142"/>
      <w:bookmarkStart w:id="9" w:name="_Toc312333624"/>
      <w:bookmarkStart w:id="10" w:name="_Toc314154109"/>
      <w:bookmarkStart w:id="11" w:name="_Toc314568097"/>
      <w:bookmarkStart w:id="12" w:name="_Toc378167608"/>
      <w:bookmarkStart w:id="13" w:name="_Toc378168559"/>
      <w:bookmarkStart w:id="14" w:name="_Toc378259552"/>
      <w:bookmarkStart w:id="15" w:name="_Toc380130403"/>
      <w:bookmarkStart w:id="16" w:name="_Toc53056147"/>
      <w:bookmarkStart w:id="17" w:name="_Toc188432367"/>
      <w:bookmarkStart w:id="18" w:name="_Toc312075143"/>
      <w:bookmarkStart w:id="19" w:name="_Toc312333625"/>
      <w:bookmarkStart w:id="20" w:name="_Toc314154110"/>
      <w:bookmarkStart w:id="21" w:name="_Toc314568098"/>
      <w:bookmarkStart w:id="22" w:name="_Toc378167609"/>
      <w:bookmarkStart w:id="23" w:name="_Toc378168560"/>
      <w:bookmarkStart w:id="24" w:name="_Toc378259553"/>
      <w:bookmarkStart w:id="25" w:name="_Toc380130404"/>
      <w:r w:rsidRPr="000F490F">
        <w:rPr>
          <w:rFonts w:ascii="Calibri" w:hAnsi="Calibri" w:cs="Calibri"/>
        </w:rPr>
        <w:t>Forbehold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D5005F" w14:textId="03B20488" w:rsidR="00053C60" w:rsidRPr="000F490F" w:rsidRDefault="006148EF" w:rsidP="00C86E45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EE11A0" w:rsidRPr="000F490F" w14:paraId="5084BEDE" w14:textId="77777777" w:rsidTr="00EE11A0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77C092A" w14:textId="6DDE66D8" w:rsidR="00EE11A0" w:rsidRPr="000F490F" w:rsidRDefault="00EE11A0" w:rsidP="00CE66AD">
            <w:pPr>
              <w:pStyle w:val="Brdtekst"/>
              <w:spacing w:before="60" w:after="60"/>
              <w:rPr>
                <w:rFonts w:ascii="Calibri" w:hAnsi="Calibri" w:cs="Calibri"/>
                <w:b/>
              </w:rPr>
            </w:pPr>
            <w:bookmarkStart w:id="26" w:name="_Hlk41650974"/>
            <w:r w:rsidRPr="000F490F">
              <w:rPr>
                <w:rFonts w:ascii="Calibri" w:hAnsi="Calibri" w:cs="Calibri"/>
                <w:b/>
              </w:rPr>
              <w:t>Forbehold nr</w:t>
            </w:r>
            <w:r w:rsidR="00B12EBE" w:rsidRPr="000F490F">
              <w:rPr>
                <w:rFonts w:ascii="Calibri" w:hAnsi="Calibri" w:cs="Calibri"/>
                <w:b/>
              </w:rPr>
              <w:t>.</w:t>
            </w:r>
          </w:p>
          <w:p w14:paraId="5C786321" w14:textId="0DE8853D" w:rsidR="00EE11A0" w:rsidRPr="000F490F" w:rsidRDefault="00EE11A0" w:rsidP="00CE66AD">
            <w:pPr>
              <w:pStyle w:val="Brdtekst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234CB33C" w14:textId="421AB730" w:rsidR="00EE11A0" w:rsidRPr="000F490F" w:rsidRDefault="00B12EBE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Spesifikasjon med henvisning til bestemmelse i konkurransedokumentet, konkret angivelse av forbeholdets innhold og konsekvens for ytelse, pris eller andre forhold</w:t>
            </w:r>
          </w:p>
        </w:tc>
      </w:tr>
      <w:tr w:rsidR="00EE11A0" w:rsidRPr="000F490F" w14:paraId="4848F593" w14:textId="77777777" w:rsidTr="00EE11A0">
        <w:tc>
          <w:tcPr>
            <w:tcW w:w="1696" w:type="dxa"/>
            <w:shd w:val="clear" w:color="auto" w:fill="FFFFCC"/>
          </w:tcPr>
          <w:p w14:paraId="0F9B1BB9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  <w:p w14:paraId="4C835036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45DCF251" w14:textId="77777777" w:rsidR="00EE11A0" w:rsidRPr="000F490F" w:rsidRDefault="00EE11A0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  <w:tr w:rsidR="00EE11A0" w:rsidRPr="000F490F" w14:paraId="4B33EA3D" w14:textId="77777777" w:rsidTr="00EE11A0">
        <w:tc>
          <w:tcPr>
            <w:tcW w:w="1696" w:type="dxa"/>
            <w:shd w:val="clear" w:color="auto" w:fill="FFFFCC"/>
          </w:tcPr>
          <w:p w14:paraId="3201F4AD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  <w:p w14:paraId="10145662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556628B1" w14:textId="77777777" w:rsidR="00EE11A0" w:rsidRPr="000F490F" w:rsidRDefault="00EE11A0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  <w:tr w:rsidR="00EE11A0" w:rsidRPr="000F490F" w14:paraId="46D823DE" w14:textId="77777777" w:rsidTr="00EE11A0">
        <w:tc>
          <w:tcPr>
            <w:tcW w:w="1696" w:type="dxa"/>
            <w:shd w:val="clear" w:color="auto" w:fill="FFFFCC"/>
          </w:tcPr>
          <w:p w14:paraId="717AF815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  <w:p w14:paraId="158C3E49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2B2BB554" w14:textId="77777777" w:rsidR="00EE11A0" w:rsidRPr="000F490F" w:rsidRDefault="00EE11A0" w:rsidP="00CE66AD">
            <w:pPr>
              <w:pStyle w:val="Brdtekst"/>
              <w:keepNext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</w:tbl>
    <w:bookmarkEnd w:id="26"/>
    <w:p w14:paraId="7CF2186D" w14:textId="3861EFD0" w:rsidR="00A262DF" w:rsidRPr="000F490F" w:rsidRDefault="00A262DF" w:rsidP="00A262DF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r w:rsidRPr="000F490F">
        <w:rPr>
          <w:rFonts w:ascii="Calibri" w:hAnsi="Calibri" w:cs="Calibri"/>
        </w:rPr>
        <w:t>avvik</w:t>
      </w:r>
    </w:p>
    <w:p w14:paraId="537A1D58" w14:textId="184BB3BF" w:rsidR="00AE3C68" w:rsidRPr="000F490F" w:rsidRDefault="00C86E45" w:rsidP="00C86E45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Eventuelle </w:t>
      </w:r>
      <w:r w:rsidR="00406334" w:rsidRPr="000F490F">
        <w:rPr>
          <w:rFonts w:ascii="Calibri" w:hAnsi="Calibri" w:cs="Calibri"/>
        </w:rPr>
        <w:t>avvik</w:t>
      </w:r>
      <w:r w:rsidRPr="000F490F">
        <w:rPr>
          <w:rFonts w:ascii="Calibri" w:hAnsi="Calibri" w:cs="Calibri"/>
        </w:rPr>
        <w:t xml:space="preserve">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AE3C68" w:rsidRPr="000F490F" w14:paraId="1C13B8D7" w14:textId="77777777" w:rsidTr="00CE66AD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AE90505" w14:textId="2F9209EE" w:rsidR="00AE3C68" w:rsidRPr="000F490F" w:rsidRDefault="00AE3C68" w:rsidP="00CE66AD">
            <w:pPr>
              <w:pStyle w:val="Brdtekst"/>
              <w:spacing w:before="60" w:after="6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Avvik nr.</w:t>
            </w:r>
          </w:p>
          <w:p w14:paraId="487253CB" w14:textId="77777777" w:rsidR="00AE3C68" w:rsidRPr="000F490F" w:rsidRDefault="00AE3C68" w:rsidP="00CE66AD">
            <w:pPr>
              <w:pStyle w:val="Brdtekst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65056C2C" w14:textId="1823B1A3" w:rsidR="00AE3C68" w:rsidRPr="000F490F" w:rsidRDefault="00AE3C68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Spesifikasjon med henvisning til bestemmelse i konkurransedokumentet, konkret angivelse av avvikets innhold og konsekvens for ytelse, pris eller andre forhold</w:t>
            </w:r>
          </w:p>
        </w:tc>
      </w:tr>
      <w:tr w:rsidR="00AE3C68" w:rsidRPr="000F490F" w14:paraId="3190C834" w14:textId="77777777" w:rsidTr="00CE66AD">
        <w:tc>
          <w:tcPr>
            <w:tcW w:w="1696" w:type="dxa"/>
            <w:shd w:val="clear" w:color="auto" w:fill="FFFFCC"/>
          </w:tcPr>
          <w:p w14:paraId="3BA6D650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  <w:p w14:paraId="0A789C79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50178687" w14:textId="77777777" w:rsidR="00AE3C68" w:rsidRPr="000F490F" w:rsidRDefault="00AE3C68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  <w:tr w:rsidR="00AE3C68" w:rsidRPr="000F490F" w14:paraId="29C81268" w14:textId="77777777" w:rsidTr="00CE66AD">
        <w:tc>
          <w:tcPr>
            <w:tcW w:w="1696" w:type="dxa"/>
            <w:shd w:val="clear" w:color="auto" w:fill="FFFFCC"/>
          </w:tcPr>
          <w:p w14:paraId="1A5D4098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  <w:p w14:paraId="0683C88F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08B1D86A" w14:textId="77777777" w:rsidR="00AE3C68" w:rsidRPr="000F490F" w:rsidRDefault="00AE3C68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  <w:tr w:rsidR="00AE3C68" w:rsidRPr="000F490F" w14:paraId="1ED9C035" w14:textId="77777777" w:rsidTr="00CE66AD">
        <w:tc>
          <w:tcPr>
            <w:tcW w:w="1696" w:type="dxa"/>
            <w:shd w:val="clear" w:color="auto" w:fill="FFFFCC"/>
          </w:tcPr>
          <w:p w14:paraId="7B76E696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  <w:p w14:paraId="1B78FB49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0B4CDD7D" w14:textId="77777777" w:rsidR="00AE3C68" w:rsidRPr="000F490F" w:rsidRDefault="00AE3C68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</w:tbl>
    <w:p w14:paraId="265ABFB6" w14:textId="77777777" w:rsidR="00AE3C68" w:rsidRPr="000F490F" w:rsidRDefault="00AE3C68" w:rsidP="00A262DF">
      <w:pPr>
        <w:pStyle w:val="Brdtekst"/>
        <w:rPr>
          <w:rFonts w:ascii="Calibri" w:hAnsi="Calibri" w:cs="Calibri"/>
        </w:rPr>
      </w:pPr>
    </w:p>
    <w:p w14:paraId="4D3CEF0A" w14:textId="77777777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r w:rsidRPr="000F490F">
        <w:rPr>
          <w:rFonts w:ascii="Calibri" w:hAnsi="Calibri" w:cs="Calibri"/>
        </w:rPr>
        <w:lastRenderedPageBreak/>
        <w:t>Taushetspliktige opplysninger og egenerklæring om bortfall av taushetsplikt</w:t>
      </w:r>
    </w:p>
    <w:p w14:paraId="35AB3610" w14:textId="77777777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SETT ETT KRYSS:</w:t>
      </w:r>
      <w:r w:rsidRPr="000F490F">
        <w:rPr>
          <w:rFonts w:ascii="Calibri" w:hAnsi="Calibri" w:cs="Calibri"/>
        </w:rPr>
        <w:br/>
      </w:r>
    </w:p>
    <w:p w14:paraId="0445DF14" w14:textId="77777777" w:rsidR="00053C60" w:rsidRPr="000F490F" w:rsidRDefault="00053C60" w:rsidP="00053C60">
      <w:pPr>
        <w:ind w:left="705" w:hanging="705"/>
        <w:rPr>
          <w:rFonts w:ascii="Calibri" w:hAnsi="Calibri" w:cs="Calibri"/>
        </w:rPr>
      </w:pPr>
      <w:r w:rsidRPr="000F490F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0F490F">
        <w:rPr>
          <w:rFonts w:ascii="Calibri" w:hAnsi="Calibri" w:cs="Calibri"/>
        </w:rPr>
        <w:instrText xml:space="preserve"> FORMCHECKBOX </w:instrText>
      </w:r>
      <w:r w:rsidRPr="000F490F">
        <w:rPr>
          <w:rFonts w:ascii="Calibri" w:hAnsi="Calibri" w:cs="Calibri"/>
        </w:rPr>
      </w:r>
      <w:r w:rsidRPr="000F490F">
        <w:rPr>
          <w:rFonts w:ascii="Calibri" w:hAnsi="Calibri" w:cs="Calibri"/>
        </w:rPr>
        <w:fldChar w:fldCharType="separate"/>
      </w:r>
      <w:r w:rsidRPr="000F490F">
        <w:rPr>
          <w:rFonts w:ascii="Calibri" w:hAnsi="Calibri" w:cs="Calibri"/>
        </w:rPr>
        <w:fldChar w:fldCharType="end"/>
      </w:r>
      <w:r w:rsidRPr="000F490F">
        <w:rPr>
          <w:rFonts w:ascii="Calibri" w:hAnsi="Calibri" w:cs="Calibri"/>
        </w:rPr>
        <w:t xml:space="preserve"> </w:t>
      </w:r>
      <w:r w:rsidRPr="000F490F">
        <w:rPr>
          <w:rFonts w:ascii="Calibri" w:hAnsi="Calibri" w:cs="Calibri"/>
        </w:rPr>
        <w:tab/>
        <w:t>Tilbudet inneholder ingen opplysninger som er unntatt fra innsyn etter offentleglova § 13.</w:t>
      </w:r>
      <w:r w:rsidRPr="000F490F">
        <w:rPr>
          <w:rFonts w:ascii="Calibri" w:hAnsi="Calibri" w:cs="Calibri"/>
        </w:rPr>
        <w:br/>
      </w:r>
    </w:p>
    <w:p w14:paraId="078BBEE3" w14:textId="77777777" w:rsidR="00053C60" w:rsidRPr="000F490F" w:rsidRDefault="00053C60" w:rsidP="00053C60">
      <w:pPr>
        <w:ind w:left="720" w:hanging="720"/>
        <w:rPr>
          <w:rFonts w:ascii="Calibri" w:hAnsi="Calibri" w:cs="Calibri"/>
        </w:rPr>
      </w:pPr>
      <w:r w:rsidRPr="000F490F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0F490F">
        <w:rPr>
          <w:rFonts w:ascii="Calibri" w:hAnsi="Calibri" w:cs="Calibri"/>
        </w:rPr>
        <w:instrText xml:space="preserve"> FORMCHECKBOX </w:instrText>
      </w:r>
      <w:r w:rsidRPr="000F490F">
        <w:rPr>
          <w:rFonts w:ascii="Calibri" w:hAnsi="Calibri" w:cs="Calibri"/>
        </w:rPr>
      </w:r>
      <w:r w:rsidRPr="000F490F">
        <w:rPr>
          <w:rFonts w:ascii="Calibri" w:hAnsi="Calibri" w:cs="Calibri"/>
        </w:rPr>
        <w:fldChar w:fldCharType="separate"/>
      </w:r>
      <w:r w:rsidRPr="000F490F">
        <w:rPr>
          <w:rFonts w:ascii="Calibri" w:hAnsi="Calibri" w:cs="Calibri"/>
        </w:rPr>
        <w:fldChar w:fldCharType="end"/>
      </w:r>
      <w:r w:rsidRPr="000F490F">
        <w:rPr>
          <w:rFonts w:ascii="Calibri" w:hAnsi="Calibri" w:cs="Calibri"/>
        </w:rPr>
        <w:t xml:space="preserve"> </w:t>
      </w:r>
      <w:r w:rsidRPr="000F490F">
        <w:rPr>
          <w:rFonts w:ascii="Calibri" w:hAnsi="Calibri" w:cs="Calibri"/>
        </w:rPr>
        <w:tab/>
        <w:t xml:space="preserve">Tilbudet inneholder følgende taushetspliktige opplysninger som skal være unntatt fra innsyn etter offentleglova § 13*: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="00053C60" w:rsidRPr="000F490F" w14:paraId="0EE9C3D6" w14:textId="77777777" w:rsidTr="00CE66A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BEC" w14:textId="77777777" w:rsidR="00053C60" w:rsidRPr="000F490F" w:rsidRDefault="00053C60" w:rsidP="00CE66AD">
            <w:pPr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 xml:space="preserve">Ref.nr i </w:t>
            </w:r>
            <w:r w:rsidRPr="000F490F">
              <w:rPr>
                <w:rFonts w:ascii="Calibri" w:hAnsi="Calibri" w:cs="Calibr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BB7" w14:textId="77777777" w:rsidR="00053C60" w:rsidRPr="000F490F" w:rsidRDefault="00053C60" w:rsidP="00CE66AD">
            <w:pPr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10C" w14:textId="77777777" w:rsidR="00053C60" w:rsidRPr="000F490F" w:rsidRDefault="00053C60" w:rsidP="00CE66AD">
            <w:pPr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 xml:space="preserve">Begrunnelse for at det skal nektes innsyn i disse </w:t>
            </w:r>
          </w:p>
        </w:tc>
      </w:tr>
      <w:tr w:rsidR="00053C60" w:rsidRPr="000F490F" w14:paraId="5B93E440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0AA07D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BBAA4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4209D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</w:tr>
      <w:tr w:rsidR="00053C60" w:rsidRPr="000F490F" w14:paraId="1881C6C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A85473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BC9A83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09286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</w:tr>
      <w:tr w:rsidR="00053C60" w:rsidRPr="000F490F" w14:paraId="075F194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B32DDC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F336E7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8DF78F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</w:tr>
      <w:tr w:rsidR="00053C60" w:rsidRPr="000F490F" w14:paraId="51C13E4F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592A41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B6F6AE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221660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</w:tr>
    </w:tbl>
    <w:p w14:paraId="56BCBF01" w14:textId="77777777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39CB9689" w14:textId="77777777" w:rsidR="00373354" w:rsidRPr="000F490F" w:rsidRDefault="00053C60" w:rsidP="00610023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Vi erklærer med dette at alle aktuelle opplysninger i vårt tilbud som vi regner som unntatt fra innsyn etter offentleglova er presist oppgitt i tabellen over. </w:t>
      </w:r>
    </w:p>
    <w:p w14:paraId="23A024F2" w14:textId="528BE82B" w:rsidR="00053C60" w:rsidRPr="000F490F" w:rsidRDefault="00053C60" w:rsidP="00916952">
      <w:pPr>
        <w:pStyle w:val="Overskrift1"/>
        <w:numPr>
          <w:ilvl w:val="0"/>
          <w:numId w:val="2"/>
        </w:numPr>
        <w:rPr>
          <w:rFonts w:ascii="Calibri" w:hAnsi="Calibri" w:cs="Calibri"/>
        </w:rPr>
      </w:pPr>
      <w:r w:rsidRPr="000F490F">
        <w:rPr>
          <w:rFonts w:ascii="Calibri" w:hAnsi="Calibri" w:cs="Calibri"/>
        </w:rPr>
        <w:t>Erklæring, underskrift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B1BEE0" w14:textId="39628C46" w:rsidR="003F5354" w:rsidRPr="000F490F" w:rsidRDefault="003F5354" w:rsidP="003F5354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Ovennevnte leverandør gir med dette vedlagte tilbud</w:t>
      </w:r>
      <w:r w:rsidR="00036201">
        <w:rPr>
          <w:rFonts w:ascii="Calibri" w:hAnsi="Calibri" w:cs="Calibri"/>
        </w:rPr>
        <w:t xml:space="preserve"> på</w:t>
      </w:r>
      <w:r w:rsidRPr="000F490F">
        <w:rPr>
          <w:rFonts w:ascii="Calibri" w:hAnsi="Calibri" w:cs="Calibri"/>
        </w:rPr>
        <w:t xml:space="preserve"> </w:t>
      </w:r>
      <w:r w:rsidR="00036201" w:rsidRPr="00036201">
        <w:rPr>
          <w:rFonts w:ascii="Calibri" w:hAnsi="Calibri" w:cs="Calibri"/>
        </w:rPr>
        <w:t>Kantinetjenester til Fylkets hus Trondheim</w:t>
      </w:r>
      <w:r w:rsidR="00036201">
        <w:rPr>
          <w:rFonts w:ascii="Calibri" w:hAnsi="Calibri" w:cs="Calibri"/>
        </w:rPr>
        <w:t xml:space="preserve"> </w:t>
      </w:r>
      <w:r w:rsidRPr="000F490F">
        <w:rPr>
          <w:rFonts w:ascii="Calibri" w:hAnsi="Calibri" w:cs="Calibri"/>
        </w:rPr>
        <w:t xml:space="preserve">i henhold til de betingelser som fremkommer av konkurransegrunnlaget. </w:t>
      </w:r>
    </w:p>
    <w:p w14:paraId="2360A798" w14:textId="0FC9BB9E" w:rsidR="00144892" w:rsidRPr="000F490F" w:rsidRDefault="00144892" w:rsidP="003F5354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Vi vedstår oss vårt tilbud til den dato som er angitt i konkurransegrunnlaget. Tilbudet kan aksepteres av oppdragsgiver når som helst fram til utløp av vedståelsesfristen.</w:t>
      </w:r>
    </w:p>
    <w:p w14:paraId="5C5BAF81" w14:textId="6DFE999F" w:rsidR="00F606A4" w:rsidRPr="000F490F" w:rsidRDefault="00F606A4" w:rsidP="003F5354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="00C7361E" w:rsidRPr="000F490F">
        <w:rPr>
          <w:rFonts w:ascii="Calibri" w:hAnsi="Calibri" w:cs="Calibri"/>
        </w:rPr>
        <w:t xml:space="preserve"> eller</w:t>
      </w:r>
      <w:r w:rsidR="00C97A02" w:rsidRPr="000F490F">
        <w:rPr>
          <w:rFonts w:ascii="Calibri" w:hAnsi="Calibri" w:cs="Calibri"/>
        </w:rPr>
        <w:t xml:space="preserve"> det er avvik </w:t>
      </w:r>
      <w:r w:rsidRPr="000F490F">
        <w:rPr>
          <w:rFonts w:ascii="Calibri" w:hAnsi="Calibri" w:cs="Calibri"/>
        </w:rPr>
        <w:t>som eksplisitt framkommer i dette tilbudsbrevet.</w:t>
      </w:r>
    </w:p>
    <w:p w14:paraId="6366B0B9" w14:textId="77777777" w:rsidR="00522A6E" w:rsidRPr="000F490F" w:rsidRDefault="00522A6E" w:rsidP="003F5354">
      <w:pPr>
        <w:rPr>
          <w:rFonts w:ascii="Calibri" w:hAnsi="Calibri" w:cs="Calibri"/>
        </w:rPr>
      </w:pPr>
    </w:p>
    <w:p w14:paraId="538EA295" w14:textId="33C4C496" w:rsidR="00053C60" w:rsidRPr="000F490F" w:rsidRDefault="00053C60" w:rsidP="00053C60">
      <w:pPr>
        <w:pStyle w:val="Brdtekst"/>
        <w:spacing w:before="360"/>
        <w:rPr>
          <w:rFonts w:ascii="Calibri" w:hAnsi="Calibri" w:cs="Calibri"/>
        </w:rPr>
      </w:pPr>
      <w:r w:rsidRPr="000F490F">
        <w:rPr>
          <w:rFonts w:ascii="Calibri" w:hAnsi="Calibri" w:cs="Calibri"/>
          <w:u w:val="single"/>
        </w:rPr>
        <w:t xml:space="preserve">Sted        </w:t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  <w:t xml:space="preserve">              </w:t>
      </w:r>
      <w:r w:rsidRPr="000F490F">
        <w:rPr>
          <w:rFonts w:ascii="Calibri" w:hAnsi="Calibri" w:cs="Calibri"/>
        </w:rPr>
        <w:t>den</w:t>
      </w:r>
      <w:r w:rsidRPr="000F490F">
        <w:rPr>
          <w:rFonts w:ascii="Calibri" w:hAnsi="Calibri" w:cs="Calibri"/>
          <w:u w:val="single"/>
        </w:rPr>
        <w:tab/>
      </w:r>
      <w:r w:rsidR="00D74FC5" w:rsidRPr="000F490F">
        <w:rPr>
          <w:rFonts w:ascii="Calibri" w:hAnsi="Calibri" w:cs="Calibri"/>
          <w:u w:val="single"/>
        </w:rPr>
        <w:t xml:space="preserve">     </w:t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</w:r>
    </w:p>
    <w:p w14:paraId="21FFFE87" w14:textId="77777777" w:rsidR="00053C60" w:rsidRPr="000F490F" w:rsidRDefault="00053C60" w:rsidP="00053C60">
      <w:pPr>
        <w:pStyle w:val="Brdtekst"/>
        <w:rPr>
          <w:rFonts w:ascii="Calibri" w:hAnsi="Calibri" w:cs="Calibri"/>
        </w:rPr>
      </w:pPr>
    </w:p>
    <w:p w14:paraId="74D4570F" w14:textId="77777777" w:rsidR="00053C60" w:rsidRPr="000F490F" w:rsidRDefault="00053C60" w:rsidP="00053C60">
      <w:pPr>
        <w:pStyle w:val="Brdtekst"/>
        <w:rPr>
          <w:rFonts w:ascii="Calibri" w:hAnsi="Calibri" w:cs="Calibri"/>
          <w:u w:val="single"/>
        </w:rPr>
      </w:pPr>
    </w:p>
    <w:p w14:paraId="111CC85F" w14:textId="77777777" w:rsidR="00053C60" w:rsidRPr="000F490F" w:rsidRDefault="00053C60" w:rsidP="00053C60">
      <w:pPr>
        <w:pStyle w:val="Brdtekst"/>
        <w:rPr>
          <w:rFonts w:ascii="Calibri" w:hAnsi="Calibri" w:cs="Calibri"/>
          <w:u w:val="single"/>
        </w:rPr>
      </w:pPr>
    </w:p>
    <w:p w14:paraId="183FA9F9" w14:textId="77777777" w:rsidR="00053C60" w:rsidRPr="000F490F" w:rsidRDefault="00053C60" w:rsidP="00053C60">
      <w:pPr>
        <w:pStyle w:val="Brdtekst"/>
        <w:rPr>
          <w:rFonts w:ascii="Calibri" w:hAnsi="Calibri" w:cs="Calibri"/>
          <w:u w:val="single"/>
        </w:rPr>
      </w:pPr>
      <w:r w:rsidRPr="000F490F">
        <w:rPr>
          <w:rFonts w:ascii="Calibri" w:hAnsi="Calibri" w:cs="Calibri"/>
          <w:u w:val="single"/>
        </w:rPr>
        <w:tab/>
        <w:t xml:space="preserve">     </w:t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  <w:t xml:space="preserve">                        </w:t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  <w:t xml:space="preserve"> </w:t>
      </w:r>
    </w:p>
    <w:p w14:paraId="5D68778B" w14:textId="77777777" w:rsidR="0049771F" w:rsidRPr="000F490F" w:rsidRDefault="00053C60" w:rsidP="00CF4755">
      <w:pPr>
        <w:pStyle w:val="Brdtekst"/>
        <w:ind w:firstLine="720"/>
        <w:rPr>
          <w:rFonts w:ascii="Calibri" w:hAnsi="Calibri" w:cs="Calibri"/>
          <w:u w:val="single"/>
        </w:rPr>
      </w:pPr>
      <w:r w:rsidRPr="000F490F">
        <w:rPr>
          <w:rFonts w:ascii="Calibri" w:hAnsi="Calibri" w:cs="Calibri"/>
        </w:rPr>
        <w:t>Leverandør (firma)</w:t>
      </w:r>
      <w:r w:rsidRPr="000F490F">
        <w:rPr>
          <w:rFonts w:ascii="Calibri" w:hAnsi="Calibri" w:cs="Calibri"/>
        </w:rPr>
        <w:tab/>
      </w:r>
      <w:r w:rsidRPr="000F490F">
        <w:rPr>
          <w:rFonts w:ascii="Calibri" w:hAnsi="Calibri" w:cs="Calibri"/>
        </w:rPr>
        <w:tab/>
      </w:r>
      <w:r w:rsidRPr="000F490F">
        <w:rPr>
          <w:rFonts w:ascii="Calibri" w:hAnsi="Calibri" w:cs="Calibri"/>
        </w:rPr>
        <w:tab/>
        <w:t xml:space="preserve">Underskrift </w:t>
      </w:r>
    </w:p>
    <w:sectPr w:rsidR="0049771F" w:rsidRPr="000F490F" w:rsidSect="00A30A4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B3D90" w14:textId="77777777" w:rsidR="007B6647" w:rsidRDefault="007B6647" w:rsidP="00C61677">
      <w:pPr>
        <w:spacing w:after="0"/>
      </w:pPr>
      <w:r>
        <w:separator/>
      </w:r>
    </w:p>
  </w:endnote>
  <w:endnote w:type="continuationSeparator" w:id="0">
    <w:p w14:paraId="27408D01" w14:textId="77777777" w:rsidR="007B6647" w:rsidRDefault="007B6647" w:rsidP="00C61677">
      <w:pPr>
        <w:spacing w:after="0"/>
      </w:pPr>
      <w:r>
        <w:continuationSeparator/>
      </w:r>
    </w:p>
  </w:endnote>
  <w:endnote w:type="continuationNotice" w:id="1">
    <w:p w14:paraId="092DD639" w14:textId="77777777" w:rsidR="007B6647" w:rsidRDefault="007B66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82FE" w14:textId="77777777" w:rsidR="00CF4755" w:rsidRDefault="00CF4755" w:rsidP="00CF4755">
    <w:pPr>
      <w:pStyle w:val="Bunntekst"/>
      <w:spacing w:after="80"/>
    </w:pPr>
    <w:r w:rsidRPr="00C61677">
      <w:rPr>
        <w:b/>
      </w:rPr>
      <w:t>Postadresse:</w:t>
    </w:r>
    <w:r>
      <w:t xml:space="preserve"> Fylkets hus, Postboks 2560, 7735 Steinkjer </w:t>
    </w:r>
  </w:p>
  <w:p w14:paraId="3F3A2623" w14:textId="77777777" w:rsidR="00CF4755" w:rsidRDefault="00CF4755" w:rsidP="00CF4755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817 920 632</w:t>
    </w:r>
  </w:p>
  <w:p w14:paraId="34D5DAB7" w14:textId="77777777" w:rsidR="00CF4755" w:rsidRDefault="00CF475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BE7A" w14:textId="77777777" w:rsidR="00C61677" w:rsidRDefault="00C61677" w:rsidP="00603096">
    <w:pPr>
      <w:pStyle w:val="Bunntekst"/>
      <w:spacing w:after="80"/>
    </w:pPr>
    <w:r w:rsidRPr="00C61677">
      <w:rPr>
        <w:b/>
      </w:rPr>
      <w:t>Postadresse:</w:t>
    </w:r>
    <w:r>
      <w:t xml:space="preserve"> Fylke</w:t>
    </w:r>
    <w:r w:rsidR="0049771F">
      <w:t>t</w:t>
    </w:r>
    <w:r>
      <w:t xml:space="preserve">s hus, Postboks 2560, 7735 Steinkjer </w:t>
    </w:r>
  </w:p>
  <w:p w14:paraId="701F22FD" w14:textId="77777777" w:rsidR="00C61677" w:rsidRDefault="00C61677" w:rsidP="00C61677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817 920 632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6400F" w14:textId="77777777" w:rsidR="007B6647" w:rsidRDefault="007B6647" w:rsidP="00C61677">
      <w:pPr>
        <w:spacing w:after="0"/>
      </w:pPr>
      <w:r>
        <w:separator/>
      </w:r>
    </w:p>
  </w:footnote>
  <w:footnote w:type="continuationSeparator" w:id="0">
    <w:p w14:paraId="5E4E2D30" w14:textId="77777777" w:rsidR="007B6647" w:rsidRDefault="007B6647" w:rsidP="00C61677">
      <w:pPr>
        <w:spacing w:after="0"/>
      </w:pPr>
      <w:r>
        <w:continuationSeparator/>
      </w:r>
    </w:p>
  </w:footnote>
  <w:footnote w:type="continuationNotice" w:id="1">
    <w:p w14:paraId="42A4120F" w14:textId="77777777" w:rsidR="007B6647" w:rsidRDefault="007B66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77777777" w:rsidR="00777189" w:rsidRDefault="00A30A4B">
    <w:pPr>
      <w:pStyle w:val="Topptekst"/>
    </w:pPr>
    <w:r w:rsidRPr="00777189">
      <w:rPr>
        <w:noProof/>
      </w:rPr>
      <w:drawing>
        <wp:anchor distT="0" distB="0" distL="114300" distR="114300" simplePos="0" relativeHeight="251658242" behindDoc="1" locked="0" layoutInCell="1" allowOverlap="1" wp14:anchorId="3E339D28" wp14:editId="5D20E3EB">
          <wp:simplePos x="0" y="0"/>
          <wp:positionH relativeFrom="page">
            <wp:align>right</wp:align>
          </wp:positionH>
          <wp:positionV relativeFrom="page">
            <wp:posOffset>-323850</wp:posOffset>
          </wp:positionV>
          <wp:extent cx="1429385" cy="114871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7189">
      <w:rPr>
        <w:noProof/>
      </w:rPr>
      <w:drawing>
        <wp:anchor distT="0" distB="0" distL="114300" distR="114300" simplePos="0" relativeHeight="251658243" behindDoc="1" locked="0" layoutInCell="1" allowOverlap="1" wp14:anchorId="51D486C9" wp14:editId="6143B3BF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0DA3" w14:textId="77777777" w:rsidR="00C61677" w:rsidRDefault="00A30A4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538159" wp14:editId="079620CE">
          <wp:simplePos x="0" y="0"/>
          <wp:positionH relativeFrom="page">
            <wp:posOffset>6140450</wp:posOffset>
          </wp:positionH>
          <wp:positionV relativeFrom="page">
            <wp:posOffset>-361950</wp:posOffset>
          </wp:positionV>
          <wp:extent cx="1429385" cy="1148715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257540DA" wp14:editId="1E459FA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2090">
    <w:abstractNumId w:val="1"/>
  </w:num>
  <w:num w:numId="2" w16cid:durableId="786587625">
    <w:abstractNumId w:val="0"/>
  </w:num>
  <w:num w:numId="3" w16cid:durableId="808716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0"/>
    <w:rsid w:val="0000130B"/>
    <w:rsid w:val="00036201"/>
    <w:rsid w:val="00053C60"/>
    <w:rsid w:val="000614E3"/>
    <w:rsid w:val="000F490F"/>
    <w:rsid w:val="00144892"/>
    <w:rsid w:val="00156A05"/>
    <w:rsid w:val="001749CD"/>
    <w:rsid w:val="00373354"/>
    <w:rsid w:val="0038718B"/>
    <w:rsid w:val="003A453E"/>
    <w:rsid w:val="003A4DA0"/>
    <w:rsid w:val="003A5272"/>
    <w:rsid w:val="003B49D3"/>
    <w:rsid w:val="003E46AE"/>
    <w:rsid w:val="003F5354"/>
    <w:rsid w:val="00406334"/>
    <w:rsid w:val="00432DF5"/>
    <w:rsid w:val="00435F53"/>
    <w:rsid w:val="00482B9F"/>
    <w:rsid w:val="0048406D"/>
    <w:rsid w:val="0049771F"/>
    <w:rsid w:val="004B7076"/>
    <w:rsid w:val="004E452D"/>
    <w:rsid w:val="00511713"/>
    <w:rsid w:val="00522A6E"/>
    <w:rsid w:val="00603096"/>
    <w:rsid w:val="00610023"/>
    <w:rsid w:val="0061240D"/>
    <w:rsid w:val="006148EF"/>
    <w:rsid w:val="00640281"/>
    <w:rsid w:val="00743499"/>
    <w:rsid w:val="00777189"/>
    <w:rsid w:val="00792ABB"/>
    <w:rsid w:val="007B6647"/>
    <w:rsid w:val="007D163A"/>
    <w:rsid w:val="00836FBF"/>
    <w:rsid w:val="008A1C91"/>
    <w:rsid w:val="0090351F"/>
    <w:rsid w:val="00916952"/>
    <w:rsid w:val="00925C31"/>
    <w:rsid w:val="009E2C8C"/>
    <w:rsid w:val="009E522D"/>
    <w:rsid w:val="00A262DF"/>
    <w:rsid w:val="00A30A4B"/>
    <w:rsid w:val="00A578A0"/>
    <w:rsid w:val="00AA0EDE"/>
    <w:rsid w:val="00AA0FC5"/>
    <w:rsid w:val="00AA3AC5"/>
    <w:rsid w:val="00AE3C68"/>
    <w:rsid w:val="00B12EBE"/>
    <w:rsid w:val="00B32A8E"/>
    <w:rsid w:val="00BE17A6"/>
    <w:rsid w:val="00BE4D01"/>
    <w:rsid w:val="00C11E0D"/>
    <w:rsid w:val="00C2378A"/>
    <w:rsid w:val="00C31A36"/>
    <w:rsid w:val="00C50E1A"/>
    <w:rsid w:val="00C54457"/>
    <w:rsid w:val="00C61677"/>
    <w:rsid w:val="00C7361E"/>
    <w:rsid w:val="00C86E45"/>
    <w:rsid w:val="00C94592"/>
    <w:rsid w:val="00C97A02"/>
    <w:rsid w:val="00CA20D5"/>
    <w:rsid w:val="00CA4E2B"/>
    <w:rsid w:val="00CD398A"/>
    <w:rsid w:val="00CE66AD"/>
    <w:rsid w:val="00CF4755"/>
    <w:rsid w:val="00D74FC5"/>
    <w:rsid w:val="00DB7A68"/>
    <w:rsid w:val="00E748B3"/>
    <w:rsid w:val="00EE11A0"/>
    <w:rsid w:val="00F606A4"/>
    <w:rsid w:val="00FA7C03"/>
    <w:rsid w:val="00FF1B0F"/>
    <w:rsid w:val="371FD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325F9752-B757-4D9D-91C3-FE83779F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semiHidden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semiHidden/>
    <w:rsid w:val="00903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6523e425-3997-4398-916d-d9da0d00421c" xsi:nil="true"/>
    <MediaServiceFastMetadata xmlns="6523e425-3997-4398-916d-d9da0d00421c" xsi:nil="true"/>
    <TaxCatchAll xmlns="4c1e125b-b772-4d2d-8af8-eec310c9bc7c" xsi:nil="true"/>
    <df8ae297421a46099bed64514a3fb8ef xmlns="4c1e125b-b772-4d2d-8af8-eec310c9bc7c" xsi:nil="true"/>
    <PublishingExpirationDate xmlns="http://schemas.microsoft.com/sharepoint/v3" xsi:nil="true"/>
    <lcf76f155ced4ddcb4097134ff3c332f xmlns="376a6b6f-83ac-461a-a939-c78000a8d265">
      <Terms xmlns="http://schemas.microsoft.com/office/infopath/2007/PartnerControls"/>
    </lcf76f155ced4ddcb4097134ff3c332f>
    <PublishingStartDate xmlns="http://schemas.microsoft.com/sharepoint/v3" xsi:nil="true"/>
    <kaa0af3728ae4e579c454f9bb4450f29 xmlns="4c1e125b-b772-4d2d-8af8-eec310c9bc7c" xsi:nil="true"/>
    <h3ecda64fe994b47aa30e5432815760a xmlns="4c1e125b-b772-4d2d-8af8-eec310c9bc7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EFA849F1DCD458133D2D625046114" ma:contentTypeVersion="28" ma:contentTypeDescription="Opprett et nytt dokument." ma:contentTypeScope="" ma:versionID="3863202efc38231bbef9e4a3b5bcdde8">
  <xsd:schema xmlns:xsd="http://www.w3.org/2001/XMLSchema" xmlns:xs="http://www.w3.org/2001/XMLSchema" xmlns:p="http://schemas.microsoft.com/office/2006/metadata/properties" xmlns:ns1="http://schemas.microsoft.com/sharepoint/v3" xmlns:ns2="4c1e125b-b772-4d2d-8af8-eec310c9bc7c" xmlns:ns3="6523e425-3997-4398-916d-d9da0d00421c" xmlns:ns4="376a6b6f-83ac-461a-a939-c78000a8d265" xmlns:ns5="155aeb12-e710-4041-8730-40500aeb304c" targetNamespace="http://schemas.microsoft.com/office/2006/metadata/properties" ma:root="true" ma:fieldsID="2a700d6d7cc0739dc525d1b8afeede7c" ns1:_="" ns2:_="" ns3:_="" ns4:_="" ns5:_="">
    <xsd:import namespace="http://schemas.microsoft.com/sharepoint/v3"/>
    <xsd:import namespace="4c1e125b-b772-4d2d-8af8-eec310c9bc7c"/>
    <xsd:import namespace="6523e425-3997-4398-916d-d9da0d00421c"/>
    <xsd:import namespace="376a6b6f-83ac-461a-a939-c78000a8d265"/>
    <xsd:import namespace="155aeb12-e710-4041-8730-40500aeb304c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h3ecda64fe994b47aa30e5432815760a" minOccurs="0"/>
                <xsd:element ref="ns2:TaxCatchAll" minOccurs="0"/>
                <xsd:element ref="ns2:df8ae297421a46099bed64514a3fb8ef" minOccurs="0"/>
                <xsd:element ref="ns2:kaa0af3728ae4e579c454f9bb4450f29" minOccurs="0"/>
                <xsd:element ref="ns3:MediaServiceMetadata" minOccurs="0"/>
                <xsd:element ref="ns3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lagt startdato" ma:description="Planlagt startdato er en områdekolonne som opprettes av publiseringsfunksjonen. Den brukes til å angi dato og klokkeslett for når denne siden vises for første gang for besøkende på området." ma:hidden="true" ma:internalName="PublishingStartDate" ma:readOnly="false">
      <xsd:simpleType>
        <xsd:restriction base="dms:Unknown"/>
      </xsd:simpleType>
    </xsd:element>
    <xsd:element name="PublishingExpirationDate" ma:index="9" nillable="true" ma:displayName="Planlagt utløpsdato" ma:description="Planlagt sluttdato er en områdekolonne som opprettes av publiseringsfunksjonen. Den brukes til å angi dato og klokkeslett for når denne siden ikke lenger vises for besøkende på området.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e125b-b772-4d2d-8af8-eec310c9bc7c" elementFormDefault="qualified">
    <xsd:import namespace="http://schemas.microsoft.com/office/2006/documentManagement/types"/>
    <xsd:import namespace="http://schemas.microsoft.com/office/infopath/2007/PartnerControls"/>
    <xsd:element name="h3ecda64fe994b47aa30e5432815760a" ma:index="10" nillable="true" ma:displayName="Dokumenttype_0" ma:hidden="true" ma:internalName="h3ecda64fe994b47aa30e5432815760a">
      <xsd:simpleType>
        <xsd:restriction base="dms:Note"/>
      </xsd:simpleType>
    </xsd:element>
    <xsd:element name="TaxCatchAll" ma:index="11" nillable="true" ma:displayName="Taxonomy Catch All Column" ma:description="" ma:hidden="true" ma:list="{2edfab00-ea36-4810-9bb8-9c189a158dcb}" ma:internalName="TaxCatchAll" ma:showField="CatchAllData" ma:web="155aeb12-e710-4041-8730-40500aeb30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f8ae297421a46099bed64514a3fb8ef" ma:index="12" nillable="true" ma:displayName="Avdelinger_0" ma:hidden="true" ma:internalName="df8ae297421a46099bed64514a3fb8ef">
      <xsd:simpleType>
        <xsd:restriction base="dms:Note"/>
      </xsd:simpleType>
    </xsd:element>
    <xsd:element name="kaa0af3728ae4e579c454f9bb4450f29" ma:index="13" nillable="true" ma:displayName="Klassifisering_0" ma:hidden="true" ma:internalName="kaa0af3728ae4e579c454f9bb4450f29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3e425-3997-4398-916d-d9da0d004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fals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a6b6f-83ac-461a-a939-c78000a8d265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ildemerkelapper" ma:readOnly="false" ma:fieldId="{5cf76f15-5ced-4ddc-b409-7134ff3c332f}" ma:taxonomyMulti="true" ma:sspId="17f1e631-7134-4ce3-8a3d-482fd88a4c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aeb12-e710-4041-8730-40500aeb304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BB05B-8A68-4E2E-8F08-D685F7845E8F}">
  <ds:schemaRefs/>
</ds:datastoreItem>
</file>

<file path=customXml/itemProps2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1c50ad5a-bf27-4291-8c6a-5efd715105f1"/>
  </ds:schemaRefs>
</ds:datastoreItem>
</file>

<file path=customXml/itemProps4.xml><?xml version="1.0" encoding="utf-8"?>
<ds:datastoreItem xmlns:ds="http://schemas.openxmlformats.org/officeDocument/2006/customXml" ds:itemID="{ECB18AAD-A192-4CE3-AE26-05E062EF933E}"/>
</file>

<file path=docProps/app.xml><?xml version="1.0" encoding="utf-8"?>
<Properties xmlns="http://schemas.openxmlformats.org/officeDocument/2006/extended-properties" xmlns:vt="http://schemas.openxmlformats.org/officeDocument/2006/docPropsVTypes">
  <Template>TRFK_Brevmal</Template>
  <TotalTime>18</TotalTime>
  <Pages>3</Pages>
  <Words>506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 Brøndbo</dc:creator>
  <cp:keywords/>
  <dc:description/>
  <cp:lastModifiedBy>Natalia Trotsenko</cp:lastModifiedBy>
  <cp:revision>47</cp:revision>
  <dcterms:created xsi:type="dcterms:W3CDTF">2020-05-27T22:21:00Z</dcterms:created>
  <dcterms:modified xsi:type="dcterms:W3CDTF">2026-04-08T12:31:00Z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0x010100300EFA849F1DCD458133D2D625046114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MediaServiceImageTags">
    <vt:lpwstr/>
  </property>
</Properties>
</file>